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CE13B" w14:textId="77777777" w:rsidR="00B912DD" w:rsidRDefault="00B912DD" w:rsidP="00B912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RAMMESHULL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1BC97A7D" w14:textId="77777777" w:rsidR="00B912DD" w:rsidRDefault="00B912DD" w:rsidP="00B912DD">
      <w:pPr>
        <w:rPr>
          <w:rFonts w:ascii="Times New Roman" w:hAnsi="Times New Roman" w:cs="Times New Roman"/>
          <w:sz w:val="24"/>
          <w:szCs w:val="24"/>
        </w:rPr>
      </w:pPr>
    </w:p>
    <w:p w14:paraId="1B6CD02C" w14:textId="77777777" w:rsidR="00B912DD" w:rsidRDefault="00B912DD" w:rsidP="00B912DD">
      <w:pPr>
        <w:rPr>
          <w:rFonts w:ascii="Times New Roman" w:hAnsi="Times New Roman" w:cs="Times New Roman"/>
          <w:sz w:val="24"/>
          <w:szCs w:val="24"/>
        </w:rPr>
      </w:pPr>
    </w:p>
    <w:p w14:paraId="387AFBC1" w14:textId="77777777" w:rsidR="00B912DD" w:rsidRDefault="00B912DD" w:rsidP="00B912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6118F7CC" w14:textId="77777777" w:rsidR="00B912DD" w:rsidRDefault="00B912DD" w:rsidP="00B912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15E74167" w14:textId="77777777" w:rsidR="00B912DD" w:rsidRDefault="00B912DD" w:rsidP="00B912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possessions and from others both great and small in Wiltshire, except </w:t>
      </w:r>
    </w:p>
    <w:p w14:paraId="63C4BC4C" w14:textId="77777777" w:rsidR="00B912DD" w:rsidRDefault="00B912DD" w:rsidP="00B912DD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city of Salisbury,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from ecclesiastical persons, taxes of the fifteenth and the tenth granted to the King at the last Parliament.</w:t>
      </w:r>
    </w:p>
    <w:p w14:paraId="0D788C13" w14:textId="77777777" w:rsidR="00B912DD" w:rsidRDefault="00B912DD" w:rsidP="00B912DD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p.90)</w:t>
      </w:r>
    </w:p>
    <w:p w14:paraId="64A26DEC" w14:textId="77777777" w:rsidR="00B912DD" w:rsidRDefault="00B912DD" w:rsidP="00B912DD">
      <w:pPr>
        <w:rPr>
          <w:rFonts w:ascii="Times New Roman" w:hAnsi="Times New Roman" w:cs="Times New Roman"/>
          <w:sz w:val="24"/>
          <w:szCs w:val="24"/>
        </w:rPr>
      </w:pPr>
    </w:p>
    <w:p w14:paraId="465FD957" w14:textId="77777777" w:rsidR="00B912DD" w:rsidRDefault="00B912DD" w:rsidP="00B912DD">
      <w:pPr>
        <w:rPr>
          <w:rFonts w:ascii="Times New Roman" w:hAnsi="Times New Roman" w:cs="Times New Roman"/>
          <w:sz w:val="24"/>
          <w:szCs w:val="24"/>
        </w:rPr>
      </w:pPr>
    </w:p>
    <w:p w14:paraId="6621B9F1" w14:textId="77777777" w:rsidR="00B912DD" w:rsidRDefault="00B912DD" w:rsidP="00B912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October 2021</w:t>
      </w:r>
    </w:p>
    <w:p w14:paraId="4E73615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AF27A" w14:textId="77777777" w:rsidR="00B912DD" w:rsidRDefault="00B912DD" w:rsidP="009139A6">
      <w:r>
        <w:separator/>
      </w:r>
    </w:p>
  </w:endnote>
  <w:endnote w:type="continuationSeparator" w:id="0">
    <w:p w14:paraId="29F902BC" w14:textId="77777777" w:rsidR="00B912DD" w:rsidRDefault="00B912D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6445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07F5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ACBA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AB39B" w14:textId="77777777" w:rsidR="00B912DD" w:rsidRDefault="00B912DD" w:rsidP="009139A6">
      <w:r>
        <w:separator/>
      </w:r>
    </w:p>
  </w:footnote>
  <w:footnote w:type="continuationSeparator" w:id="0">
    <w:p w14:paraId="495E91A5" w14:textId="77777777" w:rsidR="00B912DD" w:rsidRDefault="00B912D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E570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5A7A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335E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2DD"/>
    <w:rsid w:val="000666E0"/>
    <w:rsid w:val="002510B7"/>
    <w:rsid w:val="005C130B"/>
    <w:rsid w:val="00826F5C"/>
    <w:rsid w:val="009139A6"/>
    <w:rsid w:val="009448BB"/>
    <w:rsid w:val="00A3176C"/>
    <w:rsid w:val="00AE65F8"/>
    <w:rsid w:val="00B912DD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6FC58"/>
  <w15:chartTrackingRefBased/>
  <w15:docId w15:val="{F942F2B1-2B86-40CE-A5DE-08BB14706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2DD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2022-01-27T20:53:00Z</dcterms:created>
  <dcterms:modified xsi:type="dcterms:W3CDTF">2022-01-27T20:53:00Z</dcterms:modified>
</cp:coreProperties>
</file>